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3C99" w:rsidRDefault="00283C99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283C99" w:rsidRDefault="00283C99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283C99" w:rsidRDefault="00283C99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283C99" w:rsidRDefault="00283C99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83C99" w:rsidRDefault="00283C99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caps/>
          <w:spacing w:val="40"/>
        </w:rPr>
        <w:t>ПОСТАНОВЛЕНИЕ</w:t>
      </w:r>
    </w:p>
    <w:p w:rsidR="00283C99" w:rsidRDefault="00283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08.07.2025   № 171</w:t>
      </w:r>
    </w:p>
    <w:p w:rsidR="00283C99" w:rsidRDefault="00283C99">
      <w:r>
        <w:rPr>
          <w:rFonts w:ascii="Times New Roman" w:hAnsi="Times New Roman" w:cs="Times New Roman"/>
        </w:rPr>
        <w:t>г. Унеча  Брянской области</w:t>
      </w:r>
    </w:p>
    <w:p w:rsidR="00283C99" w:rsidRDefault="00283C99">
      <w:pPr>
        <w:sectPr w:rsidR="00283C99">
          <w:pgSz w:w="11906" w:h="16838"/>
          <w:pgMar w:top="1134" w:right="567" w:bottom="1134" w:left="1134" w:header="0" w:footer="0" w:gutter="0"/>
          <w:cols w:space="720"/>
          <w:formProt w:val="0"/>
          <w:docGrid w:linePitch="360"/>
        </w:sectPr>
      </w:pPr>
    </w:p>
    <w:p w:rsidR="00283C99" w:rsidRDefault="00283C99">
      <w:pPr>
        <w:spacing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Унечского района «Об условиях оплаты труда работников муниципальных унитарных предприятий, находящихся в ведении муниципального образования «Унечское городское поселение», и акционерных обществ, пакеты акций которых находятся в муниципальной собственности муниципального образования</w:t>
      </w:r>
    </w:p>
    <w:p w:rsidR="00283C99" w:rsidRDefault="00283C99">
      <w:pPr>
        <w:spacing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«Унечское городское поселение» от 16.06.2016 № 170 (в редакции постановлений от 08.06.2017 № 181, от 25.10.2018 №263, от 17.07.2019 №194, от 06.02.2020№32, от 26.12.2022 №386, 16.09.2024 № 204) </w:t>
      </w:r>
    </w:p>
    <w:p w:rsidR="00283C99" w:rsidRDefault="00283C99">
      <w:pPr>
        <w:spacing w:line="240" w:lineRule="auto"/>
        <w:ind w:left="1134" w:right="567"/>
        <w:rPr>
          <w:rFonts w:ascii="Times New Roman" w:hAnsi="Times New Roman" w:cs="Times New Roman"/>
          <w:sz w:val="24"/>
          <w:szCs w:val="24"/>
        </w:rPr>
      </w:pPr>
    </w:p>
    <w:p w:rsidR="00283C99" w:rsidRDefault="00283C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произошедшими кадровыми изменениями, руководствуясь статьей 8 и пунктом 3 статьи 42 Устава муниципального образования «Унечский муниципальный район Брянской области», администрация Унечского района</w:t>
      </w:r>
    </w:p>
    <w:p w:rsidR="00283C99" w:rsidRDefault="00283C99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3C99" w:rsidRDefault="00283C99">
      <w:pPr>
        <w:spacing w:line="276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283C99" w:rsidRDefault="00283C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Внести в приложение № 3 к постановлению администрации Унечского района от 16.06.2016 № 170 «Об условиях оплаты труда работников муниципальных унитарных предприятий, находящихся в ведении муниципального образования «Унечское городское поселение», и акционерных обществ, пакеты акций которых находятся в муниципальной собственности муниципального образования «Унечское городское поселение» (в редакции постановлений от 08.06.2017 № 181, от 25.10.1018 № 263, от 17.07.2019 № 194, от 06.02.2020 № 32, от 26.12.2022 №386, от 16.09.2024 № 204) следующие изменения:</w:t>
      </w:r>
    </w:p>
    <w:p w:rsidR="00283C99" w:rsidRDefault="00283C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Приложение № 3 к вышеуказанному постановлению  изложить в следующей редакции согласно приложения к настоящему постановлению.               </w:t>
      </w:r>
    </w:p>
    <w:p w:rsidR="00283C99" w:rsidRDefault="00283C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данное постановление на официальном сайте администрации Унечского района в информационно-телекоммуникационной сети «Интернет» «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unradm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83C99" w:rsidRDefault="00283C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Постановление вступает в силу с момента его подписания.</w:t>
      </w:r>
    </w:p>
    <w:p w:rsidR="00283C99" w:rsidRDefault="00283C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данного постановления возложить на заместителя главы администрации Унечского района, курирующего соответствующую сферу деятельности.</w:t>
      </w:r>
    </w:p>
    <w:p w:rsidR="00283C99" w:rsidRDefault="00283C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3C99" w:rsidRDefault="00283C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C99" w:rsidRDefault="00283C99">
      <w:pPr>
        <w:sectPr w:rsidR="00283C99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60"/>
        </w:sectPr>
      </w:pPr>
    </w:p>
    <w:p w:rsidR="00283C99" w:rsidRDefault="00283C99">
      <w:pPr>
        <w:spacing w:after="120" w:line="240" w:lineRule="auto"/>
        <w:ind w:left="-171" w:firstLine="17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Унечского района                                                                            В.А. Дуда </w:t>
      </w:r>
    </w:p>
    <w:p w:rsidR="00283C99" w:rsidRDefault="00283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Приложение№3</w:t>
      </w:r>
      <w:bookmarkStart w:id="0" w:name="_GoBack"/>
      <w:bookmarkEnd w:id="0"/>
    </w:p>
    <w:p w:rsidR="00283C99" w:rsidRDefault="00283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283C99" w:rsidRDefault="00283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Унечского района</w:t>
      </w:r>
    </w:p>
    <w:p w:rsidR="00283C99" w:rsidRDefault="00283C99">
      <w:pPr>
        <w:tabs>
          <w:tab w:val="left" w:pos="6030"/>
          <w:tab w:val="right" w:pos="10205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«08»07.2025 №171</w:t>
      </w:r>
    </w:p>
    <w:p w:rsidR="00283C99" w:rsidRDefault="00283C9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C99" w:rsidRDefault="00283C9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C99" w:rsidRDefault="00283C9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О С Т А В</w:t>
      </w:r>
    </w:p>
    <w:p w:rsidR="00283C99" w:rsidRDefault="00283C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регулированию оплаты труда руководителей муниципальных унитарных предприятий, находящихся в ведении муниципального образования «Унечское городское поселение Унечского муниципального района Брянской области», и акционерных обществ, пакеты акций которых находятся в муниципальной собственности муниципального образования «Унечское городское поселение Унечского муниципального района Брянской области»</w:t>
      </w:r>
    </w:p>
    <w:p w:rsidR="00283C99" w:rsidRDefault="00283C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21" w:type="dxa"/>
        <w:tblInd w:w="-106" w:type="dxa"/>
        <w:tblLayout w:type="fixed"/>
        <w:tblLook w:val="00A0"/>
      </w:tblPr>
      <w:tblGrid>
        <w:gridCol w:w="5210"/>
        <w:gridCol w:w="5211"/>
      </w:tblGrid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Волкович Ирина Михайловна</w:t>
            </w: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заместитель главы администрации Унечского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комиссии;</w:t>
            </w:r>
          </w:p>
        </w:tc>
      </w:tr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Светлана Васильевна</w:t>
            </w: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комитета по управлению муниципальным имуществом Унечского района, секретарь комиссии;</w:t>
            </w:r>
          </w:p>
        </w:tc>
      </w:tr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Крутикова Елена Николаевна</w:t>
            </w: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управлению муниципальным имуществом Унечского района;</w:t>
            </w:r>
          </w:p>
        </w:tc>
      </w:tr>
      <w:tr w:rsidR="00283C99"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Людькова Валентина Алексеевна</w:t>
            </w:r>
          </w:p>
        </w:tc>
        <w:tc>
          <w:tcPr>
            <w:tcW w:w="5210" w:type="dxa"/>
          </w:tcPr>
          <w:p w:rsidR="00283C99" w:rsidRDefault="00283C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и.о. главного специалиста сектора экономического развития администрации Унечского района</w:t>
            </w:r>
          </w:p>
        </w:tc>
      </w:tr>
    </w:tbl>
    <w:p w:rsidR="00283C99" w:rsidRDefault="00283C9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3C99" w:rsidRDefault="00283C99">
      <w:pPr>
        <w:spacing w:line="240" w:lineRule="auto"/>
      </w:pPr>
    </w:p>
    <w:p w:rsidR="00283C99" w:rsidRDefault="00283C99">
      <w:pPr>
        <w:spacing w:line="240" w:lineRule="auto"/>
      </w:pPr>
    </w:p>
    <w:p w:rsidR="00283C99" w:rsidRDefault="00283C99">
      <w:pPr>
        <w:spacing w:line="240" w:lineRule="auto"/>
      </w:pPr>
    </w:p>
    <w:p w:rsidR="00283C99" w:rsidRDefault="00283C99">
      <w:pPr>
        <w:spacing w:line="240" w:lineRule="auto"/>
      </w:pPr>
    </w:p>
    <w:p w:rsidR="00283C99" w:rsidRDefault="00283C99">
      <w:pPr>
        <w:spacing w:line="240" w:lineRule="auto"/>
        <w:jc w:val="center"/>
      </w:pPr>
    </w:p>
    <w:sectPr w:rsidR="00283C99" w:rsidSect="00352EDB">
      <w:type w:val="continuous"/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08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569108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EDB"/>
    <w:rsid w:val="00180779"/>
    <w:rsid w:val="00283C99"/>
    <w:rsid w:val="00352EDB"/>
    <w:rsid w:val="009168A9"/>
    <w:rsid w:val="00AD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EDB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2EDB"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51D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WW8Num2z0">
    <w:name w:val="WW8Num2z0"/>
    <w:uiPriority w:val="99"/>
    <w:rsid w:val="00352EDB"/>
  </w:style>
  <w:style w:type="character" w:customStyle="1" w:styleId="1">
    <w:name w:val="Основной шрифт абзаца1"/>
    <w:uiPriority w:val="99"/>
    <w:rsid w:val="00352EDB"/>
  </w:style>
  <w:style w:type="character" w:customStyle="1" w:styleId="a">
    <w:name w:val="Подзаголовок Знак"/>
    <w:uiPriority w:val="99"/>
    <w:rsid w:val="00352EDB"/>
    <w:rPr>
      <w:rFonts w:ascii="Arial Narrow" w:hAnsi="Arial Narrow" w:cs="Arial Narrow"/>
      <w:sz w:val="24"/>
      <w:szCs w:val="24"/>
      <w:lang w:val="ru-RU"/>
    </w:rPr>
  </w:style>
  <w:style w:type="character" w:customStyle="1" w:styleId="a0">
    <w:name w:val="Название Знак"/>
    <w:uiPriority w:val="99"/>
    <w:rsid w:val="00352EDB"/>
    <w:rPr>
      <w:rFonts w:ascii="Impact" w:hAnsi="Impact" w:cs="Impact"/>
      <w:sz w:val="24"/>
      <w:szCs w:val="24"/>
      <w:lang w:val="ru-RU"/>
    </w:rPr>
  </w:style>
  <w:style w:type="character" w:customStyle="1" w:styleId="a1">
    <w:name w:val="Текст выноски Знак"/>
    <w:uiPriority w:val="99"/>
    <w:rsid w:val="00352EDB"/>
    <w:rPr>
      <w:rFonts w:ascii="Tahoma" w:hAnsi="Tahoma" w:cs="Tahoma"/>
      <w:sz w:val="16"/>
      <w:szCs w:val="16"/>
    </w:rPr>
  </w:style>
  <w:style w:type="paragraph" w:customStyle="1" w:styleId="a2">
    <w:name w:val="Заголовок"/>
    <w:basedOn w:val="Normal"/>
    <w:next w:val="BodyText"/>
    <w:uiPriority w:val="99"/>
    <w:rsid w:val="00352EDB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52ED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151D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352EDB"/>
  </w:style>
  <w:style w:type="paragraph" w:styleId="Caption">
    <w:name w:val="caption"/>
    <w:basedOn w:val="Normal"/>
    <w:uiPriority w:val="99"/>
    <w:qFormat/>
    <w:rsid w:val="00352EDB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352EDB"/>
    <w:pPr>
      <w:suppressLineNumbers/>
    </w:pPr>
  </w:style>
  <w:style w:type="paragraph" w:customStyle="1" w:styleId="Caption1">
    <w:name w:val="Caption1"/>
    <w:basedOn w:val="Normal"/>
    <w:uiPriority w:val="99"/>
    <w:rsid w:val="00352ED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Normal"/>
    <w:uiPriority w:val="99"/>
    <w:rsid w:val="00352ED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352EDB"/>
    <w:pPr>
      <w:suppressLineNumbers/>
    </w:pPr>
  </w:style>
  <w:style w:type="paragraph" w:customStyle="1" w:styleId="Caption111">
    <w:name w:val="Caption111"/>
    <w:basedOn w:val="Normal"/>
    <w:uiPriority w:val="99"/>
    <w:rsid w:val="00352EDB"/>
    <w:pPr>
      <w:suppressLineNumbers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352EDB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7B151D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52EDB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Знак Знак1"/>
    <w:basedOn w:val="Normal"/>
    <w:uiPriority w:val="99"/>
    <w:rsid w:val="00352ED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352EDB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352ED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352E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51D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Standard">
    <w:name w:val="Standard"/>
    <w:uiPriority w:val="99"/>
    <w:rsid w:val="00352EDB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itle">
    <w:name w:val="Title"/>
    <w:basedOn w:val="Normal"/>
    <w:link w:val="TitleChar"/>
    <w:uiPriority w:val="99"/>
    <w:qFormat/>
    <w:rsid w:val="00352EDB"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B151D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487</Words>
  <Characters>2781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cp:keywords/>
  <dc:description/>
  <cp:lastModifiedBy>Лосева Е.Ю.</cp:lastModifiedBy>
  <cp:revision>16</cp:revision>
  <cp:lastPrinted>2025-07-15T10:16:00Z</cp:lastPrinted>
  <dcterms:created xsi:type="dcterms:W3CDTF">2025-03-12T14:13:00Z</dcterms:created>
  <dcterms:modified xsi:type="dcterms:W3CDTF">2025-07-21T09:31:00Z</dcterms:modified>
</cp:coreProperties>
</file>